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00A2A" w14:textId="38B89CA8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A4779F" w:rsidRPr="00FB00B3">
        <w:rPr>
          <w:rFonts w:cs="Arial"/>
          <w:sz w:val="20"/>
          <w:szCs w:val="20"/>
        </w:rPr>
        <w:t>4301-00</w:t>
      </w:r>
      <w:r w:rsidR="00A4779F">
        <w:rPr>
          <w:rFonts w:cs="Arial"/>
          <w:sz w:val="20"/>
          <w:szCs w:val="20"/>
        </w:rPr>
        <w:t>02</w:t>
      </w:r>
      <w:r w:rsidR="00A4779F" w:rsidRPr="00FB00B3">
        <w:rPr>
          <w:rFonts w:cs="Arial"/>
          <w:sz w:val="20"/>
          <w:szCs w:val="20"/>
        </w:rPr>
        <w:t>/202</w:t>
      </w:r>
      <w:r w:rsidR="00A4779F">
        <w:rPr>
          <w:rFonts w:cs="Arial"/>
          <w:sz w:val="20"/>
          <w:szCs w:val="20"/>
        </w:rPr>
        <w:t>3</w:t>
      </w:r>
    </w:p>
    <w:p w14:paraId="21FC6AC0" w14:textId="77777777" w:rsidR="00A4779F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A4779F" w:rsidRPr="00FB00B3">
        <w:rPr>
          <w:rFonts w:cs="Arial"/>
          <w:sz w:val="20"/>
          <w:szCs w:val="20"/>
        </w:rPr>
        <w:t>202</w:t>
      </w:r>
      <w:r w:rsidR="00A4779F">
        <w:rPr>
          <w:rFonts w:cs="Arial"/>
          <w:sz w:val="20"/>
          <w:szCs w:val="20"/>
        </w:rPr>
        <w:t>3</w:t>
      </w:r>
      <w:r w:rsidR="00A4779F" w:rsidRPr="00FB00B3">
        <w:rPr>
          <w:rFonts w:cs="Arial"/>
          <w:sz w:val="20"/>
          <w:szCs w:val="20"/>
        </w:rPr>
        <w:t>-</w:t>
      </w:r>
      <w:r w:rsidR="00A4779F">
        <w:rPr>
          <w:rFonts w:cs="Arial"/>
          <w:sz w:val="20"/>
          <w:szCs w:val="20"/>
        </w:rPr>
        <w:t>013</w:t>
      </w:r>
    </w:p>
    <w:p w14:paraId="743D4DBA" w14:textId="4487F5C3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A4779F" w:rsidRPr="00FB00B3">
        <w:rPr>
          <w:rFonts w:cs="Arial"/>
          <w:sz w:val="20"/>
          <w:szCs w:val="20"/>
        </w:rPr>
        <w:t>2</w:t>
      </w:r>
      <w:r w:rsidR="00A4779F">
        <w:rPr>
          <w:rFonts w:cs="Arial"/>
          <w:sz w:val="20"/>
          <w:szCs w:val="20"/>
        </w:rPr>
        <w:t>0 January 2023</w:t>
      </w:r>
    </w:p>
    <w:p w14:paraId="02A21B0F" w14:textId="39816430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6E7736">
        <w:tc>
          <w:tcPr>
            <w:tcW w:w="3878" w:type="dxa"/>
          </w:tcPr>
          <w:p w14:paraId="22BC23DA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6E7736">
        <w:tc>
          <w:tcPr>
            <w:tcW w:w="3878" w:type="dxa"/>
          </w:tcPr>
          <w:p w14:paraId="1E06EC7F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388ECD2A" w:rsidR="00041093" w:rsidRPr="007838D2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A4779F">
              <w:rPr>
                <w:rFonts w:cs="Arial"/>
              </w:rPr>
              <w:t>,</w:t>
            </w:r>
            <w:bookmarkStart w:id="0" w:name="_GoBack"/>
            <w:bookmarkEnd w:id="0"/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6E7736">
        <w:tc>
          <w:tcPr>
            <w:tcW w:w="3878" w:type="dxa"/>
          </w:tcPr>
          <w:p w14:paraId="0F0ACC27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3F1884" w:rsidRDefault="002B01A7" w:rsidP="003F1884">
      <w:pPr>
        <w:rPr>
          <w:rFonts w:cs="Arial"/>
        </w:rPr>
      </w:pPr>
      <w:r w:rsidRPr="003F1884">
        <w:rPr>
          <w:rFonts w:cs="Arial"/>
        </w:rPr>
        <w:t>Korespondenca s ponudnikom za dodatna pojasnila, dopolnitve ponudbe, ipd., bo potekala preko sistema e-JN</w:t>
      </w:r>
      <w:r w:rsidR="00E444B9" w:rsidRPr="003F1884">
        <w:rPr>
          <w:rFonts w:cs="Arial"/>
        </w:rPr>
        <w:t>. V primeru nedelovanja sistema e-JN</w:t>
      </w:r>
      <w:r w:rsidRPr="003F1884">
        <w:rPr>
          <w:rFonts w:cs="Arial"/>
        </w:rPr>
        <w:t xml:space="preserve"> </w:t>
      </w:r>
      <w:r w:rsidR="00E444B9" w:rsidRPr="003F1884">
        <w:rPr>
          <w:rFonts w:cs="Arial"/>
        </w:rPr>
        <w:t xml:space="preserve">pa lahko tudi </w:t>
      </w:r>
      <w:r w:rsidRPr="003F1884">
        <w:rPr>
          <w:rFonts w:cs="Arial"/>
        </w:rPr>
        <w:t>po elektronski pošti, na elektronski naslov ponudnika, naveden v sistemu e-JN.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D6243" w14:textId="77777777" w:rsidR="006E7736" w:rsidRDefault="006E7736">
      <w:r>
        <w:separator/>
      </w:r>
    </w:p>
  </w:endnote>
  <w:endnote w:type="continuationSeparator" w:id="0">
    <w:p w14:paraId="31E2210E" w14:textId="77777777" w:rsidR="006E7736" w:rsidRDefault="006E7736">
      <w:r>
        <w:continuationSeparator/>
      </w:r>
    </w:p>
  </w:endnote>
  <w:endnote w:type="continuationNotice" w:id="1">
    <w:p w14:paraId="3777E649" w14:textId="77777777" w:rsidR="001A63A0" w:rsidRDefault="001A6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5EF124C6" w:rsidR="006E7736" w:rsidRPr="00001218" w:rsidRDefault="006E773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E773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6E7736" w:rsidRPr="005A785E" w:rsidRDefault="006E7736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7AF2BCB" w:rsidR="006E7736" w:rsidRPr="00A1445A" w:rsidRDefault="006E773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6E7736" w:rsidRPr="00FC6CF0" w:rsidRDefault="006E773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A2ED3" w14:textId="77777777" w:rsidR="006E7736" w:rsidRDefault="006E7736">
      <w:r>
        <w:separator/>
      </w:r>
    </w:p>
  </w:footnote>
  <w:footnote w:type="continuationSeparator" w:id="0">
    <w:p w14:paraId="522A5A22" w14:textId="77777777" w:rsidR="006E7736" w:rsidRDefault="006E7736">
      <w:r>
        <w:continuationSeparator/>
      </w:r>
    </w:p>
  </w:footnote>
  <w:footnote w:type="continuationNotice" w:id="1">
    <w:p w14:paraId="144C4561" w14:textId="77777777" w:rsidR="001A63A0" w:rsidRDefault="001A6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E773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6E7736" w:rsidRPr="00A04B00" w:rsidRDefault="006E773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6E7736" w:rsidRPr="00C0552D" w:rsidRDefault="006E773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C5284D9" w14:textId="77777777" w:rsidR="006E7736" w:rsidRPr="00C0552D" w:rsidRDefault="006E773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6E7736" w:rsidRPr="00A1445A" w:rsidRDefault="006E773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6E7736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6E7736" w:rsidRPr="00A1445A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6E7736" w:rsidRDefault="006E7736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6E7736" w:rsidRPr="00A1445A" w:rsidRDefault="006E7736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E7736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6E7736" w:rsidRPr="00BF26B9" w:rsidRDefault="006E773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6E7736" w:rsidRPr="00BF26B9" w:rsidRDefault="006E7736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6E7736" w:rsidRPr="00BF26B9" w:rsidRDefault="006E7736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>OBR – 2.05</w:t>
          </w:r>
        </w:p>
      </w:tc>
    </w:tr>
  </w:tbl>
  <w:p w14:paraId="32642A3E" w14:textId="77777777" w:rsidR="006E7736" w:rsidRPr="00FC6CF0" w:rsidRDefault="006E773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6E7736" w:rsidRPr="00FC6CF0" w:rsidRDefault="006E773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A5600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416ED"/>
    <w:rsid w:val="00166414"/>
    <w:rsid w:val="0017296F"/>
    <w:rsid w:val="00174BFE"/>
    <w:rsid w:val="00183318"/>
    <w:rsid w:val="001A192F"/>
    <w:rsid w:val="001A63A0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166C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1884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4C47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59D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E7736"/>
    <w:rsid w:val="006F44F5"/>
    <w:rsid w:val="006F758E"/>
    <w:rsid w:val="007033C0"/>
    <w:rsid w:val="007055A3"/>
    <w:rsid w:val="00727A84"/>
    <w:rsid w:val="00731771"/>
    <w:rsid w:val="00732153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4779F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3345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425067-0A89-45C7-B527-2A08CF1DF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B056EB-577E-4778-93D0-995F37B93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178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1010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Marjeta PENGOV</cp:lastModifiedBy>
  <cp:revision>11</cp:revision>
  <cp:lastPrinted>2016-06-20T06:28:00Z</cp:lastPrinted>
  <dcterms:created xsi:type="dcterms:W3CDTF">2015-02-19T08:08:00Z</dcterms:created>
  <dcterms:modified xsi:type="dcterms:W3CDTF">2023-01-19T07:30:00Z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